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513C8C" w14:textId="77777777" w:rsidR="00532465" w:rsidRDefault="00532465" w:rsidP="005324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BURDON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068CA9C5" w14:textId="77777777" w:rsidR="00532465" w:rsidRDefault="00532465" w:rsidP="005324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Rothwell, Northamptonshire. Mercer.</w:t>
      </w:r>
    </w:p>
    <w:p w14:paraId="5D59950D" w14:textId="77777777" w:rsidR="00532465" w:rsidRDefault="00532465" w:rsidP="00532465">
      <w:pPr>
        <w:rPr>
          <w:rFonts w:ascii="Times New Roman" w:hAnsi="Times New Roman" w:cs="Times New Roman"/>
        </w:rPr>
      </w:pPr>
    </w:p>
    <w:p w14:paraId="50B7ED30" w14:textId="77777777" w:rsidR="00532465" w:rsidRDefault="00532465" w:rsidP="00532465">
      <w:pPr>
        <w:rPr>
          <w:rFonts w:ascii="Times New Roman" w:hAnsi="Times New Roman" w:cs="Times New Roman"/>
        </w:rPr>
      </w:pPr>
    </w:p>
    <w:p w14:paraId="3B131FA2" w14:textId="77777777" w:rsidR="00532465" w:rsidRDefault="00532465" w:rsidP="005324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</w:t>
      </w:r>
      <w:proofErr w:type="spellStart"/>
      <w:r>
        <w:rPr>
          <w:rFonts w:ascii="Times New Roman" w:hAnsi="Times New Roman" w:cs="Times New Roman"/>
        </w:rPr>
        <w:t>Pycard</w:t>
      </w:r>
      <w:proofErr w:type="spellEnd"/>
      <w:r>
        <w:rPr>
          <w:rFonts w:ascii="Times New Roman" w:hAnsi="Times New Roman" w:cs="Times New Roman"/>
        </w:rPr>
        <w:t xml:space="preserve"> of Rothwell(q.v.) brought a plaint of debt against her, Agnes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Burdon of Rothwell(q.v.), John </w:t>
      </w:r>
      <w:proofErr w:type="spellStart"/>
      <w:r>
        <w:rPr>
          <w:rFonts w:ascii="Times New Roman" w:hAnsi="Times New Roman" w:cs="Times New Roman"/>
        </w:rPr>
        <w:t>Robynson</w:t>
      </w:r>
      <w:proofErr w:type="spellEnd"/>
      <w:r>
        <w:rPr>
          <w:rFonts w:ascii="Times New Roman" w:hAnsi="Times New Roman" w:cs="Times New Roman"/>
        </w:rPr>
        <w:t xml:space="preserve"> of Elton, Huntingdonshire(q.v.),</w:t>
      </w:r>
    </w:p>
    <w:p w14:paraId="67B1517B" w14:textId="77777777" w:rsidR="00532465" w:rsidRDefault="00532465" w:rsidP="005324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Thomas </w:t>
      </w:r>
      <w:proofErr w:type="spellStart"/>
      <w:r>
        <w:rPr>
          <w:rFonts w:ascii="Times New Roman" w:hAnsi="Times New Roman" w:cs="Times New Roman"/>
        </w:rPr>
        <w:t>Robynson</w:t>
      </w:r>
      <w:proofErr w:type="spellEnd"/>
      <w:r>
        <w:rPr>
          <w:rFonts w:ascii="Times New Roman" w:hAnsi="Times New Roman" w:cs="Times New Roman"/>
        </w:rPr>
        <w:t xml:space="preserve"> of Elton(q.v.).</w:t>
      </w:r>
    </w:p>
    <w:p w14:paraId="188FCE67" w14:textId="77777777" w:rsidR="00532465" w:rsidRDefault="00532465" w:rsidP="005324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FEDFC6A" w14:textId="77777777" w:rsidR="00532465" w:rsidRDefault="00532465" w:rsidP="00532465">
      <w:pPr>
        <w:rPr>
          <w:rFonts w:ascii="Times New Roman" w:hAnsi="Times New Roman" w:cs="Times New Roman"/>
        </w:rPr>
      </w:pPr>
    </w:p>
    <w:p w14:paraId="47F954C9" w14:textId="77777777" w:rsidR="00532465" w:rsidRDefault="00532465" w:rsidP="00532465">
      <w:pPr>
        <w:rPr>
          <w:rFonts w:ascii="Times New Roman" w:hAnsi="Times New Roman" w:cs="Times New Roman"/>
        </w:rPr>
      </w:pPr>
    </w:p>
    <w:p w14:paraId="43367A89" w14:textId="77777777" w:rsidR="00532465" w:rsidRDefault="00532465" w:rsidP="005324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23 October 2018</w:t>
      </w:r>
    </w:p>
    <w:p w14:paraId="01363872" w14:textId="77777777" w:rsidR="006B2F86" w:rsidRPr="00E71FC3" w:rsidRDefault="0053246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CC7C3A" w14:textId="77777777" w:rsidR="00532465" w:rsidRDefault="00532465" w:rsidP="00E71FC3">
      <w:r>
        <w:separator/>
      </w:r>
    </w:p>
  </w:endnote>
  <w:endnote w:type="continuationSeparator" w:id="0">
    <w:p w14:paraId="04DE10C5" w14:textId="77777777" w:rsidR="00532465" w:rsidRDefault="0053246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1C91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202FF4" w14:textId="77777777" w:rsidR="00532465" w:rsidRDefault="00532465" w:rsidP="00E71FC3">
      <w:r>
        <w:separator/>
      </w:r>
    </w:p>
  </w:footnote>
  <w:footnote w:type="continuationSeparator" w:id="0">
    <w:p w14:paraId="12BBE36B" w14:textId="77777777" w:rsidR="00532465" w:rsidRDefault="0053246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465"/>
    <w:rsid w:val="001A7C09"/>
    <w:rsid w:val="0053246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DBB10"/>
  <w15:chartTrackingRefBased/>
  <w15:docId w15:val="{E57C58C0-2344-40DA-9986-9F9D83572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3246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2018-11-16T22:21:00Z</dcterms:created>
  <dcterms:modified xsi:type="dcterms:W3CDTF">2018-11-16T22:22:00Z</dcterms:modified>
</cp:coreProperties>
</file>